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52"/>
        <w:gridCol w:w="1157"/>
        <w:gridCol w:w="425"/>
        <w:gridCol w:w="5849"/>
      </w:tblGrid>
      <w:tr w:rsidR="002A37C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left w:val="nil"/>
              <w:bottom w:val="nil"/>
              <w:right w:val="nil"/>
            </w:tcBorders>
          </w:tcPr>
          <w:p w:rsidR="002A37CB" w:rsidRPr="002E5375" w:rsidRDefault="002A37C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91037B">
              <w:rPr>
                <w:rFonts w:ascii="Calibri" w:hAnsi="Calibri" w:cs="Calibri"/>
                <w:b/>
                <w:sz w:val="28"/>
                <w:szCs w:val="24"/>
              </w:rPr>
              <w:t>Title</w:t>
            </w:r>
            <w:r w:rsidRPr="0091037B">
              <w:rPr>
                <w:rFonts w:ascii="Calibri" w:hAnsi="Calibri" w:cs="Calibr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="Calibri" w:hAnsi="Calibri" w:cs="Calibr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F12615" w:rsidRDefault="002A37CB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SA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1 and SA6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–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bookmarkEnd w:id="0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TCCE </w:t>
            </w:r>
            <w:smartTag w:uri="urn:schemas-microsoft-com:office:smarttags" w:element="place">
              <w:r>
                <w:rPr>
                  <w:rFonts w:ascii="Arial" w:hAnsi="Arial" w:cs="Arial"/>
                  <w:b/>
                  <w:color w:val="0000FF"/>
                  <w:sz w:val="28"/>
                  <w:szCs w:val="28"/>
                </w:rPr>
                <w:t>Mission</w:t>
              </w:r>
            </w:smartTag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Critical Broadband URS parts 1 and 2</w:t>
            </w:r>
          </w:p>
        </w:tc>
      </w:tr>
      <w:tr w:rsidR="002A37C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D9435B" w:rsidRDefault="002A37C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24"/>
              </w:rPr>
            </w:pPr>
            <w:r w:rsidRPr="0091037B">
              <w:rPr>
                <w:rFonts w:ascii="Calibri" w:hAnsi="Calibri" w:cs="Calibri"/>
                <w:szCs w:val="24"/>
              </w:rPr>
              <w:t xml:space="preserve">from </w:t>
            </w:r>
            <w:r w:rsidRPr="0091037B">
              <w:rPr>
                <w:rFonts w:ascii="Calibri" w:hAnsi="Calibri" w:cs="Calibri"/>
                <w:b/>
                <w:sz w:val="24"/>
                <w:szCs w:val="24"/>
              </w:rPr>
              <w:t>Source</w:t>
            </w:r>
            <w:r w:rsidRPr="0091037B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D9435B" w:rsidRDefault="002A37CB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TC TCCE</w:t>
            </w: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037B" w:rsidRDefault="002A37CB" w:rsidP="00F80C37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D9435B" w:rsidRDefault="002A37CB" w:rsidP="008474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Chairman</w:t>
            </w: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2A37CB" w:rsidRPr="0091037B" w:rsidRDefault="002A37CB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91037B" w:rsidRDefault="002A37CB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2A37CB" w:rsidRPr="0091037B" w:rsidRDefault="002A37CB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1037B">
              <w:rPr>
                <w:rFonts w:ascii="Calibri" w:hAnsi="Calibri" w:cs="Calibri"/>
              </w:rPr>
              <w:t>input for</w:t>
            </w:r>
            <w:r w:rsidRPr="0091037B">
              <w:rPr>
                <w:rFonts w:ascii="Calibri" w:hAnsi="Calibri" w:cs="Calibri"/>
                <w:b/>
              </w:rPr>
              <w:t xml:space="preserve"> </w:t>
            </w:r>
            <w:r w:rsidRPr="0091037B">
              <w:rPr>
                <w:rFonts w:ascii="Calibri" w:hAnsi="Calibri" w:cs="Calibri"/>
                <w:b/>
                <w:sz w:val="24"/>
              </w:rPr>
              <w:t>Committee</w:t>
            </w:r>
            <w:r w:rsidRPr="0091037B">
              <w:rPr>
                <w:rFonts w:ascii="Calibri" w:hAnsi="Calibri" w:cs="Calibr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704C3A" w:rsidRDefault="002A37CB" w:rsidP="0084740A">
            <w:pPr>
              <w:rPr>
                <w:rFonts w:ascii="Arial" w:hAnsi="Arial" w:cs="Arial"/>
                <w:sz w:val="24"/>
              </w:rPr>
            </w:pPr>
            <w:bookmarkStart w:id="1" w:name="to"/>
            <w:r w:rsidRPr="00704C3A">
              <w:rPr>
                <w:rFonts w:ascii="Arial" w:hAnsi="Arial" w:cs="Arial"/>
                <w:sz w:val="22"/>
                <w:szCs w:val="24"/>
              </w:rPr>
              <w:t>TCCE</w:t>
            </w:r>
            <w:bookmarkEnd w:id="1"/>
          </w:p>
        </w:tc>
      </w:tr>
      <w:tr w:rsidR="002A37C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D9435B" w:rsidRDefault="002A37C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2A37C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2A37CB" w:rsidRPr="0091037B" w:rsidRDefault="002A37CB" w:rsidP="00832E39">
            <w:pPr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Contribution</w:t>
            </w:r>
            <w:r w:rsidRPr="0091037B">
              <w:rPr>
                <w:rFonts w:ascii="Calibri" w:hAnsi="Calibri" w:cs="Calibri"/>
                <w:b/>
              </w:rPr>
              <w:t xml:space="preserve"> </w:t>
            </w:r>
            <w:r w:rsidRPr="0091037B">
              <w:rPr>
                <w:rFonts w:ascii="Calibri" w:hAnsi="Calibri" w:cs="Calibri"/>
                <w:b/>
                <w:sz w:val="24"/>
              </w:rPr>
              <w:t>For</w:t>
            </w:r>
            <w:r w:rsidRPr="0091037B">
              <w:rPr>
                <w:rFonts w:ascii="Calibri" w:hAnsi="Calibri" w:cs="Calibri"/>
                <w:b/>
                <w:color w:val="FF0000"/>
                <w:sz w:val="24"/>
              </w:rPr>
              <w:t>*</w:t>
            </w:r>
            <w:r w:rsidRPr="0091037B">
              <w:rPr>
                <w:rFonts w:ascii="Calibri" w:hAnsi="Calibri" w:cs="Calibri"/>
                <w:b/>
                <w:sz w:val="24"/>
              </w:rPr>
              <w:t>:</w:t>
            </w:r>
          </w:p>
        </w:tc>
        <w:tc>
          <w:tcPr>
            <w:tcW w:w="1157" w:type="dxa"/>
          </w:tcPr>
          <w:p w:rsidR="002A37CB" w:rsidRPr="00D9435B" w:rsidRDefault="002A37C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</w:tcPr>
          <w:p w:rsidR="002A37CB" w:rsidRPr="00516885" w:rsidRDefault="002A37C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2"/>
          </w:p>
        </w:tc>
        <w:tc>
          <w:tcPr>
            <w:tcW w:w="5849" w:type="dxa"/>
            <w:tcBorders>
              <w:top w:val="nil"/>
              <w:bottom w:val="nil"/>
              <w:right w:val="nil"/>
            </w:tcBorders>
            <w:vAlign w:val="center"/>
          </w:tcPr>
          <w:p w:rsidR="002A37CB" w:rsidRPr="00D9435B" w:rsidRDefault="002A37C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1157" w:type="dxa"/>
          </w:tcPr>
          <w:p w:rsidR="002A37CB" w:rsidRPr="00D9435B" w:rsidRDefault="002A37C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</w:tcPr>
          <w:p w:rsidR="002A37CB" w:rsidRPr="00516885" w:rsidRDefault="002A37C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iscussion"/>
            <w:bookmarkEnd w:id="3"/>
          </w:p>
        </w:tc>
        <w:tc>
          <w:tcPr>
            <w:tcW w:w="5849" w:type="dxa"/>
            <w:tcBorders>
              <w:top w:val="nil"/>
              <w:bottom w:val="nil"/>
              <w:right w:val="nil"/>
            </w:tcBorders>
            <w:vAlign w:val="center"/>
          </w:tcPr>
          <w:p w:rsidR="002A37CB" w:rsidRPr="00D9435B" w:rsidRDefault="002A37CB" w:rsidP="00D9435B">
            <w:pPr>
              <w:rPr>
                <w:vertAlign w:val="superscript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</w:tcBorders>
          </w:tcPr>
          <w:p w:rsidR="002A37CB" w:rsidRPr="0091037B" w:rsidRDefault="002A37CB" w:rsidP="00196D5B">
            <w:pPr>
              <w:tabs>
                <w:tab w:val="left" w:pos="1701"/>
              </w:tabs>
              <w:rPr>
                <w:rFonts w:ascii="Calibri" w:hAnsi="Calibri" w:cs="Calibri"/>
              </w:rPr>
            </w:pPr>
          </w:p>
        </w:tc>
        <w:tc>
          <w:tcPr>
            <w:tcW w:w="1157" w:type="dxa"/>
          </w:tcPr>
          <w:p w:rsidR="002A37CB" w:rsidRPr="00D9435B" w:rsidRDefault="002A37C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</w:tcPr>
          <w:p w:rsidR="002A37CB" w:rsidRPr="00516885" w:rsidRDefault="002A37C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Information"/>
            <w:bookmarkEnd w:id="4"/>
          </w:p>
        </w:tc>
        <w:tc>
          <w:tcPr>
            <w:tcW w:w="5849" w:type="dxa"/>
            <w:tcBorders>
              <w:top w:val="nil"/>
              <w:bottom w:val="nil"/>
              <w:right w:val="nil"/>
            </w:tcBorders>
            <w:vAlign w:val="center"/>
          </w:tcPr>
          <w:p w:rsidR="002A37CB" w:rsidRPr="00D9435B" w:rsidRDefault="002A37C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2A37CB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2A37CB" w:rsidRPr="00D9435B" w:rsidRDefault="002A37CB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b/>
              </w:rPr>
            </w:pPr>
            <w:r w:rsidRPr="0091037B">
              <w:rPr>
                <w:rFonts w:ascii="Calibri" w:hAnsi="Calibri" w:cs="Calibri"/>
              </w:rPr>
              <w:t>Submission date</w:t>
            </w:r>
            <w:r w:rsidRPr="0091037B">
              <w:rPr>
                <w:rFonts w:ascii="Calibri" w:hAnsi="Calibri" w:cs="Calibri"/>
                <w:b/>
                <w:color w:val="FF0000"/>
                <w:szCs w:val="24"/>
              </w:rPr>
              <w:t>*</w:t>
            </w:r>
            <w:r w:rsidRPr="0091037B">
              <w:rPr>
                <w:rFonts w:ascii="Calibri" w:hAnsi="Calibri" w:cs="Calibr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2A37CB" w:rsidRPr="00D9435B" w:rsidRDefault="002A37C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5" w:name="date"/>
            <w:r w:rsidRPr="00D9435B">
              <w:rPr>
                <w:rFonts w:ascii="Arial" w:hAnsi="Arial" w:cs="Arial"/>
              </w:rPr>
              <w:t>2014-10-0</w:t>
            </w:r>
            <w:bookmarkEnd w:id="5"/>
            <w:r>
              <w:rPr>
                <w:rFonts w:ascii="Arial" w:hAnsi="Arial" w:cs="Arial"/>
              </w:rPr>
              <w:t>6</w:t>
            </w:r>
          </w:p>
        </w:tc>
      </w:tr>
      <w:tr w:rsidR="002A37C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037B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D9435B" w:rsidRDefault="002A37C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037B" w:rsidRDefault="002A37CB" w:rsidP="00776B64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91037B">
              <w:rPr>
                <w:rFonts w:ascii="Calibri" w:hAnsi="Calibri" w:cs="Calibr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7CB" w:rsidRPr="00D9435B" w:rsidRDefault="002A37CB" w:rsidP="00EA0019">
            <w:pPr>
              <w:rPr>
                <w:rFonts w:ascii="Arial" w:hAnsi="Arial" w:cs="Arial"/>
              </w:rPr>
            </w:pPr>
            <w:bookmarkStart w:id="6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TCCE#44</w:t>
            </w:r>
            <w:bookmarkEnd w:id="6"/>
            <w:r>
              <w:rPr>
                <w:rFonts w:ascii="Arial" w:hAnsi="Arial" w:cs="Arial"/>
              </w:rPr>
              <w:t xml:space="preserve"> </w:t>
            </w:r>
            <w:bookmarkStart w:id="7" w:name="agendaItem"/>
            <w:bookmarkEnd w:id="7"/>
          </w:p>
        </w:tc>
      </w:tr>
      <w:tr w:rsidR="002A37C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83399D" w:rsidRDefault="002A37CB" w:rsidP="00196D5B">
            <w:pPr>
              <w:tabs>
                <w:tab w:val="left" w:pos="1701"/>
              </w:tabs>
              <w:jc w:val="right"/>
              <w:rPr>
                <w:rFonts w:ascii="Calibri" w:hAnsi="Calibri" w:cs="Calibri"/>
              </w:rPr>
            </w:pPr>
            <w:r w:rsidRPr="0083399D">
              <w:rPr>
                <w:rFonts w:ascii="Calibri" w:hAnsi="Calibri" w:cs="Calibr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704C3A" w:rsidRDefault="002A37CB" w:rsidP="00521B98">
            <w:pPr>
              <w:rPr>
                <w:rFonts w:ascii="Arial" w:hAnsi="Arial" w:cs="Arial"/>
              </w:rPr>
            </w:pPr>
            <w:bookmarkStart w:id="8" w:name="RelevantWorkItems"/>
            <w:bookmarkEnd w:id="8"/>
          </w:p>
        </w:tc>
      </w:tr>
      <w:tr w:rsidR="002A37C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right w:val="nil"/>
            </w:tcBorders>
          </w:tcPr>
          <w:p w:rsidR="002A37CB" w:rsidRPr="002E5375" w:rsidRDefault="002A37C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2A37CB" w:rsidRDefault="002A37CB" w:rsidP="007F05C7"/>
    <w:p w:rsidR="002A37CB" w:rsidRPr="00866086" w:rsidRDefault="002A37CB" w:rsidP="007F05C7"/>
    <w:p w:rsidR="002A37CB" w:rsidRDefault="002A37CB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="Calibri" w:hAnsi="Calibri" w:cs="Calibri"/>
          <w:b/>
          <w:sz w:val="24"/>
        </w:rPr>
        <w:t>Decision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9" w:name="DecisionOrAction"/>
      <w:r w:rsidRPr="00704C3A">
        <w:rPr>
          <w:rFonts w:ascii="Arial" w:hAnsi="Arial" w:cs="Arial"/>
          <w:sz w:val="22"/>
          <w:szCs w:val="24"/>
        </w:rPr>
        <w:t>Please approve</w:t>
      </w:r>
      <w:bookmarkEnd w:id="9"/>
    </w:p>
    <w:p w:rsidR="002A37CB" w:rsidRDefault="002A37CB" w:rsidP="007F05C7">
      <w:pPr>
        <w:rPr>
          <w:rFonts w:ascii="Arial" w:hAnsi="Arial" w:cs="Arial"/>
        </w:rPr>
      </w:pPr>
    </w:p>
    <w:p w:rsidR="002A37CB" w:rsidRDefault="002A37CB" w:rsidP="007833A7">
      <w:pPr>
        <w:rPr>
          <w:rFonts w:ascii="Arial" w:hAnsi="Arial" w:cs="Arial"/>
        </w:rPr>
      </w:pPr>
    </w:p>
    <w:p w:rsidR="002A37CB" w:rsidRDefault="002A37CB" w:rsidP="007833A7">
      <w:pPr>
        <w:rPr>
          <w:rFonts w:ascii="Arial" w:hAnsi="Arial" w:cs="Arial"/>
        </w:rPr>
      </w:pPr>
    </w:p>
    <w:p w:rsidR="002A37CB" w:rsidRDefault="002A37C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0" w:name="_GoBack"/>
      <w:bookmarkEnd w:id="10"/>
    </w:p>
    <w:p w:rsidR="002A37CB" w:rsidRDefault="002A37CB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04"/>
        <w:gridCol w:w="48"/>
        <w:gridCol w:w="7630"/>
      </w:tblGrid>
      <w:tr w:rsidR="002A37CB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7CB" w:rsidRPr="00F56077" w:rsidRDefault="002A37CB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A37CB" w:rsidRPr="00D64CDD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7CB" w:rsidRPr="00DE4DB9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A37CB" w:rsidRPr="00D64CDD" w:rsidRDefault="002A37CB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64CDD">
              <w:rPr>
                <w:rFonts w:ascii="Arial" w:hAnsi="Arial" w:cs="Arial"/>
                <w:sz w:val="36"/>
                <w:szCs w:val="24"/>
              </w:rPr>
              <w:t xml:space="preserve">LS to 3GPP TSG SA – TCCE </w:t>
            </w:r>
            <w:r>
              <w:rPr>
                <w:rFonts w:ascii="Arial" w:hAnsi="Arial" w:cs="Arial"/>
                <w:sz w:val="36"/>
                <w:szCs w:val="24"/>
              </w:rPr>
              <w:t xml:space="preserve">Mission Critical </w:t>
            </w:r>
            <w:r w:rsidRPr="00D64CDD">
              <w:rPr>
                <w:rFonts w:ascii="Arial" w:hAnsi="Arial" w:cs="Arial"/>
                <w:sz w:val="36"/>
                <w:szCs w:val="24"/>
              </w:rPr>
              <w:t xml:space="preserve">Broadband </w:t>
            </w:r>
            <w:r>
              <w:rPr>
                <w:rFonts w:ascii="Arial" w:hAnsi="Arial" w:cs="Arial"/>
                <w:sz w:val="36"/>
                <w:szCs w:val="24"/>
              </w:rPr>
              <w:t xml:space="preserve">Communications </w:t>
            </w:r>
            <w:r w:rsidRPr="00D64CDD">
              <w:rPr>
                <w:rFonts w:ascii="Arial" w:hAnsi="Arial" w:cs="Arial"/>
                <w:sz w:val="36"/>
                <w:szCs w:val="24"/>
              </w:rPr>
              <w:t>URS</w:t>
            </w:r>
          </w:p>
        </w:tc>
      </w:tr>
      <w:tr w:rsidR="002A37CB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2014-10-0</w:t>
            </w:r>
            <w:r>
              <w:rPr>
                <w:rFonts w:ascii="Arial" w:hAnsi="Arial" w:cs="Arial"/>
              </w:rPr>
              <w:t>6</w:t>
            </w:r>
          </w:p>
        </w:tc>
      </w:tr>
      <w:tr w:rsidR="002A37CB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1477" w:rsidRDefault="002A37CB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A37CB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DE4DB9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DE4DB9" w:rsidRDefault="002A37CB" w:rsidP="00C521B0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TCCE</w:t>
            </w:r>
          </w:p>
        </w:tc>
      </w:tr>
      <w:tr w:rsidR="002A37CB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C521B0" w:rsidRDefault="002A37CB" w:rsidP="00C521B0">
            <w:pPr>
              <w:ind w:left="57"/>
              <w:rPr>
                <w:rFonts w:ascii="Arial" w:hAnsi="Arial" w:cs="Arial"/>
                <w:color w:val="0000FF"/>
              </w:rPr>
            </w:pPr>
            <w:r w:rsidRPr="00C521B0">
              <w:rPr>
                <w:rFonts w:ascii="Arial" w:hAnsi="Arial" w:cs="Arial"/>
                <w:color w:val="0000FF"/>
              </w:rPr>
              <w:t>Brian Murgatroyd</w:t>
            </w:r>
            <w:r>
              <w:rPr>
                <w:rFonts w:ascii="Arial" w:hAnsi="Arial" w:cs="Arial"/>
                <w:color w:val="0000FF"/>
              </w:rPr>
              <w:t xml:space="preserve"> Chairman   </w:t>
            </w:r>
            <w:r w:rsidRPr="00C521B0">
              <w:rPr>
                <w:rFonts w:ascii="Arial" w:hAnsi="Arial" w:cs="Arial"/>
                <w:color w:val="0000FF"/>
              </w:rPr>
              <w:t>warren</w:t>
            </w:r>
            <w:r>
              <w:rPr>
                <w:rFonts w:ascii="Arial" w:hAnsi="Arial" w:cs="Arial"/>
                <w:color w:val="0000FF"/>
              </w:rPr>
              <w:t>.</w:t>
            </w:r>
            <w:r w:rsidRPr="00C521B0">
              <w:rPr>
                <w:rFonts w:ascii="Arial" w:hAnsi="Arial" w:cs="Arial"/>
                <w:color w:val="0000FF"/>
              </w:rPr>
              <w:t>systems</w:t>
            </w:r>
            <w:r>
              <w:rPr>
                <w:rFonts w:ascii="Arial" w:hAnsi="Arial" w:cs="Arial"/>
                <w:color w:val="0000FF"/>
              </w:rPr>
              <w:t>@clara.</w:t>
            </w:r>
            <w:r w:rsidRPr="00C521B0">
              <w:rPr>
                <w:rFonts w:ascii="Arial" w:hAnsi="Arial" w:cs="Arial"/>
                <w:color w:val="0000FF"/>
              </w:rPr>
              <w:t>co.uk</w:t>
            </w: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2A37CB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1477" w:rsidRDefault="002A37CB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2A37CB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CB" w:rsidRPr="00DE4DB9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280C4B" w:rsidRDefault="002A37CB" w:rsidP="00280C4B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280C4B">
              <w:rPr>
                <w:rFonts w:ascii="Arial" w:hAnsi="Arial" w:cs="Arial"/>
                <w:color w:val="0000FF"/>
                <w:sz w:val="28"/>
              </w:rPr>
              <w:t xml:space="preserve">3GPP </w:t>
            </w:r>
            <w:r w:rsidRPr="00B0480B">
              <w:rPr>
                <w:rFonts w:ascii="Arial" w:hAnsi="Arial" w:cs="Arial"/>
                <w:color w:val="0000FF"/>
              </w:rPr>
              <w:t>SA1</w:t>
            </w:r>
            <w:r w:rsidRPr="00280C4B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Pr="00B0480B">
              <w:rPr>
                <w:rFonts w:ascii="Arial" w:hAnsi="Arial" w:cs="Arial"/>
                <w:color w:val="0000FF"/>
              </w:rPr>
              <w:t>Chairman Mona Mustapha</w:t>
            </w:r>
            <w:r w:rsidRPr="00280C4B">
              <w:rPr>
                <w:rFonts w:ascii="Arial" w:hAnsi="Arial" w:cs="Arial"/>
                <w:color w:val="0000FF"/>
                <w:sz w:val="28"/>
              </w:rPr>
              <w:t>,</w:t>
            </w:r>
            <w:r>
              <w:t xml:space="preserve"> </w:t>
            </w:r>
            <w:r w:rsidRPr="00280C4B">
              <w:rPr>
                <w:rFonts w:ascii="Arial" w:hAnsi="Arial" w:cs="Arial"/>
                <w:color w:val="0000FF"/>
              </w:rPr>
              <w:t>Mona.Mustapha@vodafone.com</w:t>
            </w:r>
          </w:p>
          <w:p w:rsidR="002A37CB" w:rsidRPr="00280C4B" w:rsidRDefault="002A37CB" w:rsidP="00280C4B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280C4B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</w:t>
            </w:r>
            <w:r w:rsidRPr="00280C4B">
              <w:rPr>
                <w:rFonts w:ascii="Arial" w:hAnsi="Arial" w:cs="Arial"/>
                <w:color w:val="0000FF"/>
                <w:lang w:val="fr-FR"/>
              </w:rPr>
              <w:t>SA6 Convenor, AndrewHowell,ahowell@cellulartechnologies.co.uk</w:t>
            </w:r>
          </w:p>
          <w:p w:rsidR="002A37CB" w:rsidRPr="00280C4B" w:rsidRDefault="002A37CB" w:rsidP="00280C4B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280C4B">
              <w:rPr>
                <w:rFonts w:ascii="Arial" w:hAnsi="Arial" w:cs="Arial"/>
                <w:color w:val="0000FF"/>
                <w:sz w:val="28"/>
              </w:rPr>
              <w:t xml:space="preserve">3GPP </w:t>
            </w:r>
            <w:r w:rsidRPr="00280C4B">
              <w:rPr>
                <w:rFonts w:ascii="Arial" w:hAnsi="Arial" w:cs="Arial"/>
                <w:color w:val="0000FF"/>
              </w:rPr>
              <w:t>SA1 Secretary  Alain Sultan</w:t>
            </w:r>
            <w:r w:rsidRPr="00280C4B">
              <w:rPr>
                <w:rFonts w:ascii="Arial" w:hAnsi="Arial" w:cs="Arial"/>
                <w:color w:val="0000FF"/>
                <w:sz w:val="28"/>
              </w:rPr>
              <w:t>,</w:t>
            </w:r>
            <w:hyperlink r:id="rId7" w:history="1">
              <w:r w:rsidRPr="00280C4B">
                <w:rPr>
                  <w:rStyle w:val="Hyperlink"/>
                  <w:rFonts w:ascii="Arial" w:hAnsi="Arial" w:cs="Arial"/>
                </w:rPr>
                <w:t>alain.sultan@etsi.org</w:t>
              </w:r>
            </w:hyperlink>
            <w:r w:rsidRPr="00280C4B">
              <w:rPr>
                <w:rFonts w:ascii="Arial" w:hAnsi="Arial" w:cs="Arial"/>
                <w:color w:val="0000FF"/>
                <w:sz w:val="28"/>
              </w:rPr>
              <w:t xml:space="preserve">  </w:t>
            </w:r>
          </w:p>
          <w:p w:rsidR="002A37CB" w:rsidRPr="00DE4DB9" w:rsidRDefault="002A37CB" w:rsidP="001F23A1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</w:p>
        </w:tc>
      </w:tr>
      <w:tr w:rsidR="002A37CB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CB" w:rsidRPr="00DE4DB9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A37CB" w:rsidRDefault="002A37CB" w:rsidP="001F23A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hyperlink r:id="rId8" w:history="1">
              <w:r w:rsidRPr="00EA2EBB">
                <w:rPr>
                  <w:rStyle w:val="Hyperlink"/>
                  <w:rFonts w:ascii="Arial" w:hAnsi="Arial" w:cs="Arial"/>
                  <w:sz w:val="24"/>
                  <w:szCs w:val="24"/>
                </w:rPr>
                <w:t>3GPPLiaison@etsi.org</w:t>
              </w:r>
            </w:hyperlink>
          </w:p>
          <w:p w:rsidR="002A37CB" w:rsidRPr="00DE4DB9" w:rsidRDefault="002A37CB" w:rsidP="001F23A1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Pr="00EA2EBB">
                <w:rPr>
                  <w:rStyle w:val="Hyperlink"/>
                  <w:rFonts w:ascii="Arial" w:hAnsi="Arial" w:cs="Arial"/>
                </w:rPr>
                <w:t>TCCEsupport@etsi.org</w:t>
              </w:r>
            </w:hyperlink>
            <w:r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2A37CB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A37CB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A37CB" w:rsidRPr="00911477" w:rsidRDefault="002A37CB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A37CB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A37CB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2A37CB" w:rsidRPr="00911477" w:rsidRDefault="002A37CB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37CB" w:rsidRPr="00C521B0" w:rsidRDefault="002A37CB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ETSI TR 102 022-1 and TR 102 022-2</w:t>
            </w:r>
          </w:p>
        </w:tc>
      </w:tr>
      <w:tr w:rsidR="002A37CB" w:rsidRPr="002E5375" w:rsidTr="007F05C7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2A37CB" w:rsidRPr="002E5375" w:rsidRDefault="002A37CB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2A37CB" w:rsidRPr="00866086" w:rsidRDefault="002A37CB" w:rsidP="00911477"/>
    <w:p w:rsidR="002A37CB" w:rsidRDefault="002A37CB" w:rsidP="001F23A1">
      <w:pPr>
        <w:outlineLvl w:val="0"/>
        <w:rPr>
          <w:rFonts w:ascii="Arial" w:hAnsi="Arial"/>
          <w:color w:val="000000"/>
        </w:rPr>
      </w:pPr>
    </w:p>
    <w:p w:rsidR="002A37CB" w:rsidRDefault="002A37CB" w:rsidP="001F23A1">
      <w:pPr>
        <w:outlineLvl w:val="0"/>
        <w:rPr>
          <w:rFonts w:ascii="Arial" w:hAnsi="Arial"/>
          <w:color w:val="000000"/>
        </w:rPr>
      </w:pPr>
    </w:p>
    <w:p w:rsidR="002A37CB" w:rsidRDefault="002A37CB" w:rsidP="001F23A1">
      <w:pPr>
        <w:tabs>
          <w:tab w:val="left" w:pos="3600"/>
        </w:tabs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Dear Mona and Andrew,</w:t>
      </w:r>
    </w:p>
    <w:p w:rsidR="002A37CB" w:rsidRDefault="002A37CB" w:rsidP="001F23A1">
      <w:pPr>
        <w:tabs>
          <w:tab w:val="left" w:pos="3600"/>
        </w:tabs>
        <w:rPr>
          <w:rFonts w:ascii="Arial" w:hAnsi="Arial"/>
          <w:color w:val="000000"/>
        </w:rPr>
      </w:pPr>
    </w:p>
    <w:p w:rsidR="002A37CB" w:rsidRDefault="002A37CB" w:rsidP="009B065E">
      <w:pPr>
        <w:tabs>
          <w:tab w:val="left" w:pos="3600"/>
        </w:tabs>
        <w:rPr>
          <w:rFonts w:ascii="Arial" w:hAnsi="Arial"/>
        </w:rPr>
      </w:pPr>
      <w:r>
        <w:rPr>
          <w:rFonts w:ascii="Arial" w:hAnsi="Arial"/>
          <w:color w:val="000000"/>
        </w:rPr>
        <w:t>At TCCE#44 I promised to send the TCCE User Requirements Specification for Mission Critical Broadband Communications.  Part 2 of this was TB approved</w:t>
      </w:r>
      <w:r>
        <w:rPr>
          <w:rFonts w:ascii="Arial" w:hAnsi="Arial"/>
        </w:rPr>
        <w:t xml:space="preserve"> at the TCCE plenary meeting last week and we also realised that we had never previously sent part 1 to 3GPP.  I hope these documents are of use in the further development of MCPTT and other critical communications </w:t>
      </w:r>
    </w:p>
    <w:p w:rsidR="002A37CB" w:rsidRDefault="002A37CB" w:rsidP="001F23A1">
      <w:pPr>
        <w:tabs>
          <w:tab w:val="left" w:pos="3600"/>
        </w:tabs>
        <w:rPr>
          <w:rFonts w:ascii="Arial" w:hAnsi="Arial"/>
        </w:rPr>
      </w:pPr>
    </w:p>
    <w:p w:rsidR="002A37CB" w:rsidRDefault="002A37CB" w:rsidP="001F23A1">
      <w:pPr>
        <w:spacing w:before="100" w:after="100"/>
        <w:rPr>
          <w:rFonts w:ascii="Arial" w:hAnsi="Arial"/>
        </w:rPr>
      </w:pPr>
      <w:r>
        <w:rPr>
          <w:rFonts w:ascii="Arial" w:hAnsi="Arial"/>
        </w:rPr>
        <w:t>Best regards</w:t>
      </w:r>
    </w:p>
    <w:p w:rsidR="002A37CB" w:rsidRDefault="002A37CB" w:rsidP="001F23A1">
      <w:pPr>
        <w:spacing w:before="100" w:after="100"/>
        <w:rPr>
          <w:rFonts w:ascii="Arial" w:hAnsi="Arial"/>
        </w:rPr>
      </w:pPr>
    </w:p>
    <w:p w:rsidR="002A37CB" w:rsidRDefault="002A37CB" w:rsidP="001F23A1">
      <w:pPr>
        <w:spacing w:before="100" w:after="100"/>
        <w:rPr>
          <w:rFonts w:ascii="Arial" w:hAnsi="Arial"/>
        </w:rPr>
      </w:pPr>
      <w:r>
        <w:rPr>
          <w:rFonts w:ascii="Arial" w:hAnsi="Arial"/>
        </w:rPr>
        <w:t>Brian Murgatroyd</w:t>
      </w:r>
    </w:p>
    <w:p w:rsidR="002A37CB" w:rsidRDefault="002A37CB" w:rsidP="001F23A1">
      <w:pPr>
        <w:spacing w:before="100" w:after="100"/>
        <w:rPr>
          <w:rFonts w:ascii="Arial" w:hAnsi="Arial"/>
        </w:rPr>
      </w:pPr>
      <w:r>
        <w:rPr>
          <w:rFonts w:ascii="Arial" w:hAnsi="Arial"/>
        </w:rPr>
        <w:t xml:space="preserve">Chairman </w:t>
      </w:r>
    </w:p>
    <w:p w:rsidR="002A37CB" w:rsidRDefault="002A37CB" w:rsidP="001F23A1">
      <w:pPr>
        <w:spacing w:before="100" w:after="100"/>
        <w:rPr>
          <w:rFonts w:ascii="Arial" w:hAnsi="Arial"/>
        </w:rPr>
      </w:pPr>
      <w:r>
        <w:rPr>
          <w:rFonts w:ascii="Arial" w:hAnsi="Arial"/>
        </w:rPr>
        <w:t>ETSI TC TCCE</w:t>
      </w:r>
    </w:p>
    <w:p w:rsidR="002A37CB" w:rsidRPr="008F2A45" w:rsidRDefault="002A37CB" w:rsidP="00C521B0">
      <w:pPr>
        <w:spacing w:after="100"/>
        <w:rPr>
          <w:sz w:val="24"/>
          <w:szCs w:val="24"/>
          <w:lang w:val="en-US"/>
        </w:rPr>
      </w:pPr>
    </w:p>
    <w:sectPr w:rsidR="002A37CB" w:rsidRPr="008F2A45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7CB" w:rsidRDefault="002A37CB" w:rsidP="00D9435B">
      <w:r>
        <w:separator/>
      </w:r>
    </w:p>
  </w:endnote>
  <w:endnote w:type="continuationSeparator" w:id="0">
    <w:p w:rsidR="002A37CB" w:rsidRDefault="002A37CB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7CB" w:rsidRPr="0083399D" w:rsidRDefault="002A37CB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Pr="009B065E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7CB" w:rsidRDefault="002A37CB" w:rsidP="00D9435B">
      <w:r>
        <w:separator/>
      </w:r>
    </w:p>
  </w:footnote>
  <w:footnote w:type="continuationSeparator" w:id="0">
    <w:p w:rsidR="002A37CB" w:rsidRDefault="002A37CB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7CB" w:rsidRPr="00D9435B" w:rsidRDefault="002A37CB" w:rsidP="00D64CDD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left:0;text-align:left;margin-left:42.55pt;margin-top:21.25pt;width:113.4pt;height:34.85pt;z-index:-251656192;visibility:visible;mso-position-horizontal-relative:page;mso-position-vertical-relative:page" wrapcoords="-143 0 -143 21130 21600 21130 21600 0 -143 0">
          <v:imagedata r:id="rId1" o:title=""/>
          <w10:wrap type="tight" anchorx="page" anchory="page"/>
        </v:shape>
      </w:pict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TCCE(14)000083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31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47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  <w:rPr>
        <w:rFonts w:cs="Times New Roman"/>
      </w:r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13"/>
  </w:num>
  <w:num w:numId="30">
    <w:abstractNumId w:val="20"/>
  </w:num>
  <w:num w:numId="31">
    <w:abstractNumId w:val="7"/>
  </w:num>
  <w:num w:numId="32">
    <w:abstractNumId w:val="18"/>
  </w:num>
  <w:num w:numId="33">
    <w:abstractNumId w:val="15"/>
  </w:num>
  <w:num w:numId="34">
    <w:abstractNumId w:val="6"/>
  </w:num>
  <w:num w:numId="35">
    <w:abstractNumId w:val="4"/>
  </w:num>
  <w:num w:numId="36">
    <w:abstractNumId w:val="3"/>
  </w:num>
  <w:num w:numId="37">
    <w:abstractNumId w:val="2"/>
  </w:num>
  <w:num w:numId="38">
    <w:abstractNumId w:val="1"/>
  </w:num>
  <w:num w:numId="39">
    <w:abstractNumId w:val="5"/>
  </w:num>
  <w:num w:numId="40">
    <w:abstractNumId w:val="0"/>
  </w:num>
  <w:num w:numId="41">
    <w:abstractNumId w:val="19"/>
  </w:num>
  <w:num w:numId="42">
    <w:abstractNumId w:val="8"/>
  </w:num>
  <w:num w:numId="43">
    <w:abstractNumId w:val="11"/>
  </w:num>
  <w:num w:numId="44">
    <w:abstractNumId w:val="17"/>
  </w:num>
  <w:num w:numId="45">
    <w:abstractNumId w:val="10"/>
  </w:num>
  <w:num w:numId="46">
    <w:abstractNumId w:val="14"/>
  </w:num>
  <w:num w:numId="47">
    <w:abstractNumId w:val="12"/>
  </w:num>
  <w:num w:numId="48">
    <w:abstractNumId w:val="16"/>
  </w:num>
  <w:num w:numId="49">
    <w:abstractNumId w:val="9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35B"/>
    <w:rsid w:val="0000428F"/>
    <w:rsid w:val="0002568A"/>
    <w:rsid w:val="00096C6A"/>
    <w:rsid w:val="000C4CB6"/>
    <w:rsid w:val="00181471"/>
    <w:rsid w:val="00191D22"/>
    <w:rsid w:val="00196D5B"/>
    <w:rsid w:val="001C30D5"/>
    <w:rsid w:val="001F23A1"/>
    <w:rsid w:val="00216D13"/>
    <w:rsid w:val="002655D0"/>
    <w:rsid w:val="002676F5"/>
    <w:rsid w:val="00280C4B"/>
    <w:rsid w:val="00295FC0"/>
    <w:rsid w:val="00297B33"/>
    <w:rsid w:val="002A36EA"/>
    <w:rsid w:val="002A37CB"/>
    <w:rsid w:val="002E5375"/>
    <w:rsid w:val="002F5958"/>
    <w:rsid w:val="002F7266"/>
    <w:rsid w:val="003050B4"/>
    <w:rsid w:val="003354CE"/>
    <w:rsid w:val="00353224"/>
    <w:rsid w:val="0036058F"/>
    <w:rsid w:val="00374877"/>
    <w:rsid w:val="003D5716"/>
    <w:rsid w:val="003F4DFE"/>
    <w:rsid w:val="004050E6"/>
    <w:rsid w:val="004124A2"/>
    <w:rsid w:val="00451D22"/>
    <w:rsid w:val="004950B1"/>
    <w:rsid w:val="004D1743"/>
    <w:rsid w:val="00503C30"/>
    <w:rsid w:val="00516885"/>
    <w:rsid w:val="00521B98"/>
    <w:rsid w:val="00535EFD"/>
    <w:rsid w:val="00551F4D"/>
    <w:rsid w:val="00571482"/>
    <w:rsid w:val="005B115B"/>
    <w:rsid w:val="006017EC"/>
    <w:rsid w:val="00610CBA"/>
    <w:rsid w:val="00620AA5"/>
    <w:rsid w:val="00631480"/>
    <w:rsid w:val="006E55B5"/>
    <w:rsid w:val="00704C3A"/>
    <w:rsid w:val="007170F5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66086"/>
    <w:rsid w:val="008745A4"/>
    <w:rsid w:val="00887234"/>
    <w:rsid w:val="008D5477"/>
    <w:rsid w:val="008F2A45"/>
    <w:rsid w:val="008F646A"/>
    <w:rsid w:val="0091037B"/>
    <w:rsid w:val="00911477"/>
    <w:rsid w:val="00912D71"/>
    <w:rsid w:val="00913CAE"/>
    <w:rsid w:val="00957DAF"/>
    <w:rsid w:val="00993435"/>
    <w:rsid w:val="009B065E"/>
    <w:rsid w:val="009F0351"/>
    <w:rsid w:val="00A61734"/>
    <w:rsid w:val="00AC7CEC"/>
    <w:rsid w:val="00B0480B"/>
    <w:rsid w:val="00B22603"/>
    <w:rsid w:val="00B703A5"/>
    <w:rsid w:val="00B837B4"/>
    <w:rsid w:val="00BA51CD"/>
    <w:rsid w:val="00BB5244"/>
    <w:rsid w:val="00BE7AFE"/>
    <w:rsid w:val="00C04D8B"/>
    <w:rsid w:val="00C15BAD"/>
    <w:rsid w:val="00C521B0"/>
    <w:rsid w:val="00C67710"/>
    <w:rsid w:val="00C76D35"/>
    <w:rsid w:val="00CA135C"/>
    <w:rsid w:val="00CC0049"/>
    <w:rsid w:val="00D21604"/>
    <w:rsid w:val="00D521DE"/>
    <w:rsid w:val="00D64CDD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A2EBB"/>
    <w:rsid w:val="00EB16B6"/>
    <w:rsid w:val="00EB1C87"/>
    <w:rsid w:val="00EE7092"/>
    <w:rsid w:val="00EF607B"/>
    <w:rsid w:val="00F11466"/>
    <w:rsid w:val="00F12615"/>
    <w:rsid w:val="00F56077"/>
    <w:rsid w:val="00F80C37"/>
    <w:rsid w:val="00F85372"/>
    <w:rsid w:val="00F9024E"/>
    <w:rsid w:val="00FA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29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0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1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2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33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sz w:val="20"/>
      <w:szCs w:val="20"/>
      <w:lang w:eastAsia="en-US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szCs w:val="20"/>
      <w:lang w:eastAsia="en-US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szCs w:val="20"/>
      <w:lang w:eastAsia="en-US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sz w:val="20"/>
      <w:szCs w:val="20"/>
      <w:lang w:eastAsia="en-US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szCs w:val="20"/>
      <w:lang w:eastAsia="en-US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szCs w:val="20"/>
      <w:lang w:eastAsia="en-US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20"/>
      <w:szCs w:val="20"/>
      <w:lang w:eastAsia="en-US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rFonts w:cs="Times New Roman"/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ain.sulta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CCE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228</Words>
  <Characters>1303</Characters>
  <Application>Microsoft Office Outlook</Application>
  <DocSecurity>0</DocSecurity>
  <Lines>0</Lines>
  <Paragraphs>0</Paragraphs>
  <ScaleCrop>false</ScaleCrop>
  <Company>ETSI Secretariat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Title*:</dc:title>
  <dc:subject/>
  <dc:creator>ETSI</dc:creator>
  <cp:keywords/>
  <dc:description>20110621 - Template upated:1- L&amp;R margins set to 2cm 2-Header table left indent set to 0</dc:description>
  <cp:lastModifiedBy>brian</cp:lastModifiedBy>
  <cp:revision>2</cp:revision>
  <cp:lastPrinted>2010-12-06T15:51:00Z</cp:lastPrinted>
  <dcterms:created xsi:type="dcterms:W3CDTF">2014-10-06T16:24:00Z</dcterms:created>
  <dcterms:modified xsi:type="dcterms:W3CDTF">2014-10-06T16:24:00Z</dcterms:modified>
</cp:coreProperties>
</file>